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41508" w14:textId="77777777" w:rsidR="00873E01" w:rsidRDefault="00873E01" w:rsidP="009311C6">
      <w:pPr>
        <w:pStyle w:val="NormalAshurst"/>
        <w:jc w:val="center"/>
        <w:rPr>
          <w:b/>
          <w:bCs/>
          <w:lang w:val="en-US"/>
        </w:rPr>
      </w:pPr>
    </w:p>
    <w:p w14:paraId="0BC0A5CE" w14:textId="5C0F680A" w:rsidR="009311C6" w:rsidRPr="009311C6" w:rsidRDefault="009311C6" w:rsidP="009311C6">
      <w:pPr>
        <w:pStyle w:val="NormalAshurst"/>
        <w:jc w:val="center"/>
        <w:rPr>
          <w:b/>
          <w:bCs/>
          <w:lang w:val="en-US"/>
        </w:rPr>
      </w:pPr>
      <w:r w:rsidRPr="009311C6">
        <w:rPr>
          <w:b/>
          <w:bCs/>
          <w:lang w:val="en-US"/>
        </w:rPr>
        <w:t>FORM A-1</w:t>
      </w:r>
    </w:p>
    <w:p w14:paraId="78A584F5" w14:textId="77777777" w:rsidR="009311C6" w:rsidRPr="009311C6" w:rsidRDefault="009311C6" w:rsidP="009311C6">
      <w:pPr>
        <w:pStyle w:val="NormalAshurst"/>
        <w:jc w:val="center"/>
        <w:rPr>
          <w:b/>
          <w:bCs/>
          <w:lang w:val="en-US"/>
        </w:rPr>
      </w:pPr>
      <w:r w:rsidRPr="009311C6">
        <w:rPr>
          <w:b/>
          <w:bCs/>
          <w:lang w:val="en-US"/>
        </w:rPr>
        <w:t>RFQ QUESTIONS</w:t>
      </w:r>
    </w:p>
    <w:p w14:paraId="00EAA2E5" w14:textId="77777777" w:rsidR="009311C6" w:rsidRPr="004C77E8" w:rsidRDefault="009311C6" w:rsidP="009311C6">
      <w:pPr>
        <w:pStyle w:val="NormalAshurst"/>
        <w:rPr>
          <w:b/>
          <w:bCs/>
          <w:lang w:val="en-US"/>
        </w:rPr>
      </w:pPr>
      <w:r w:rsidRPr="004C77E8">
        <w:rPr>
          <w:b/>
          <w:bCs/>
          <w:lang w:val="en-US"/>
        </w:rPr>
        <w:t>INSTRUCTIONS:</w:t>
      </w:r>
    </w:p>
    <w:p w14:paraId="4477D048" w14:textId="03276DE7" w:rsidR="009311C6" w:rsidRPr="00205903" w:rsidRDefault="009311C6" w:rsidP="009311C6">
      <w:pPr>
        <w:pStyle w:val="NormalAshurst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</w:r>
      <w:r w:rsidRPr="00205903">
        <w:rPr>
          <w:lang w:val="en-US"/>
        </w:rPr>
        <w:t xml:space="preserve">The Respondent must submit one (1) copy of this </w:t>
      </w:r>
      <w:r w:rsidRPr="00A01C02">
        <w:rPr>
          <w:u w:val="single"/>
          <w:lang w:val="en-US"/>
        </w:rPr>
        <w:t xml:space="preserve">Form </w:t>
      </w:r>
      <w:r w:rsidR="00DA5F55">
        <w:rPr>
          <w:u w:val="single"/>
          <w:lang w:val="en-US"/>
        </w:rPr>
        <w:t>A-1</w:t>
      </w:r>
      <w:r w:rsidRPr="00205903">
        <w:rPr>
          <w:lang w:val="en-US"/>
        </w:rPr>
        <w:t xml:space="preserve"> by the deadline set out in </w:t>
      </w:r>
      <w:r w:rsidRPr="00656A8E">
        <w:rPr>
          <w:u w:val="single"/>
          <w:lang w:val="en-US"/>
        </w:rPr>
        <w:t xml:space="preserve">Section </w:t>
      </w:r>
      <w:r w:rsidR="009C45E6">
        <w:rPr>
          <w:u w:val="single"/>
          <w:lang w:val="en-US"/>
        </w:rPr>
        <w:t>3.2</w:t>
      </w:r>
      <w:r w:rsidRPr="00656A8E">
        <w:rPr>
          <w:u w:val="single"/>
          <w:lang w:val="en-US"/>
        </w:rPr>
        <w:t xml:space="preserve"> (</w:t>
      </w:r>
      <w:r w:rsidRPr="00656A8E">
        <w:rPr>
          <w:i/>
          <w:u w:val="single"/>
          <w:lang w:val="en-US"/>
        </w:rPr>
        <w:t>Procurement Schedule</w:t>
      </w:r>
      <w:r w:rsidRPr="00656A8E">
        <w:rPr>
          <w:u w:val="single"/>
          <w:lang w:val="en-US"/>
        </w:rPr>
        <w:t>)</w:t>
      </w:r>
      <w:r w:rsidRPr="00205903">
        <w:rPr>
          <w:lang w:val="en-US"/>
        </w:rPr>
        <w:t>.</w:t>
      </w:r>
    </w:p>
    <w:p w14:paraId="437E30A0" w14:textId="57C9AB62" w:rsidR="009311C6" w:rsidRDefault="009311C6" w:rsidP="009311C6">
      <w:pPr>
        <w:pStyle w:val="NormalAshurst"/>
        <w:rPr>
          <w:lang w:val="en-US"/>
        </w:rPr>
      </w:pPr>
      <w:r>
        <w:rPr>
          <w:lang w:val="en-US"/>
        </w:rPr>
        <w:t>(b)</w:t>
      </w:r>
      <w:r>
        <w:rPr>
          <w:lang w:val="en-US"/>
        </w:rPr>
        <w:tab/>
      </w:r>
      <w:r w:rsidRPr="00205903">
        <w:rPr>
          <w:lang w:val="en-US"/>
        </w:rPr>
        <w:t>Submit this form in English (United States), in searchable PDF and in Microsoft Word file format.</w:t>
      </w:r>
    </w:p>
    <w:p w14:paraId="587D0B8F" w14:textId="77777777" w:rsidR="009311C6" w:rsidRPr="00205903" w:rsidRDefault="009311C6" w:rsidP="009311C6">
      <w:pPr>
        <w:pStyle w:val="NormalAshurst"/>
        <w:rPr>
          <w:lang w:val="en-US"/>
        </w:rPr>
      </w:pPr>
    </w:p>
    <w:tbl>
      <w:tblPr>
        <w:tblStyle w:val="AshurstPlainGrid"/>
        <w:tblW w:w="0" w:type="auto"/>
        <w:tblLook w:val="04A0" w:firstRow="1" w:lastRow="0" w:firstColumn="1" w:lastColumn="0" w:noHBand="0" w:noVBand="1"/>
      </w:tblPr>
      <w:tblGrid>
        <w:gridCol w:w="3261"/>
        <w:gridCol w:w="5103"/>
      </w:tblGrid>
      <w:tr w:rsidR="009311C6" w:rsidRPr="009311C6" w14:paraId="197F7C7E" w14:textId="77777777" w:rsidTr="009311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6220F251" w14:textId="77777777" w:rsidR="009311C6" w:rsidRPr="009311C6" w:rsidRDefault="009311C6" w:rsidP="005F555F">
            <w:pPr>
              <w:pStyle w:val="NormalAshurst"/>
              <w:rPr>
                <w:b/>
                <w:bCs/>
                <w:lang w:val="en-US"/>
              </w:rPr>
            </w:pPr>
            <w:r w:rsidRPr="009311C6">
              <w:rPr>
                <w:b/>
                <w:bCs/>
                <w:lang w:val="en-US"/>
              </w:rPr>
              <w:t>NAME OF RESPONDENT:</w:t>
            </w:r>
          </w:p>
        </w:tc>
        <w:tc>
          <w:tcPr>
            <w:tcW w:w="5103" w:type="dxa"/>
          </w:tcPr>
          <w:p w14:paraId="24FD0397" w14:textId="77777777" w:rsidR="009311C6" w:rsidRPr="009311C6" w:rsidRDefault="009311C6" w:rsidP="005F555F">
            <w:pPr>
              <w:pStyle w:val="NormalAshur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_____________________________________</w:t>
            </w:r>
          </w:p>
        </w:tc>
      </w:tr>
      <w:tr w:rsidR="009311C6" w:rsidRPr="009311C6" w14:paraId="47D77AB2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4AD7AFEF" w14:textId="187198DD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4F854C93" w14:textId="38AECB93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Address:______________________________</w:t>
            </w:r>
          </w:p>
        </w:tc>
      </w:tr>
      <w:tr w:rsidR="009311C6" w:rsidRPr="009311C6" w14:paraId="493276EB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08AC998" w14:textId="59020437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57649845" w14:textId="24C491A2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Telephone Number:_____________________</w:t>
            </w:r>
          </w:p>
        </w:tc>
      </w:tr>
      <w:tr w:rsidR="009311C6" w:rsidRPr="009311C6" w14:paraId="66151E0C" w14:textId="77777777" w:rsidTr="009311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3008E5C5" w14:textId="3D689915" w:rsidR="009311C6" w:rsidRPr="009311C6" w:rsidRDefault="009311C6" w:rsidP="009311C6">
            <w:pPr>
              <w:pStyle w:val="NormalAshurst"/>
              <w:rPr>
                <w:lang w:val="en-US"/>
              </w:rPr>
            </w:pPr>
          </w:p>
        </w:tc>
        <w:tc>
          <w:tcPr>
            <w:tcW w:w="5103" w:type="dxa"/>
          </w:tcPr>
          <w:p w14:paraId="60638C95" w14:textId="2413B56A" w:rsidR="009311C6" w:rsidRPr="009311C6" w:rsidRDefault="009311C6" w:rsidP="009311C6">
            <w:pPr>
              <w:pStyle w:val="NormalAshur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311C6">
              <w:rPr>
                <w:lang w:val="en-US"/>
              </w:rPr>
              <w:t>E-mail Address:________________________</w:t>
            </w:r>
          </w:p>
        </w:tc>
      </w:tr>
    </w:tbl>
    <w:p w14:paraId="631D32F3" w14:textId="77777777" w:rsidR="009311C6" w:rsidRPr="009311C6" w:rsidRDefault="009311C6" w:rsidP="009311C6">
      <w:pPr>
        <w:pStyle w:val="NormalAshurst"/>
      </w:pP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967"/>
        <w:gridCol w:w="2628"/>
        <w:gridCol w:w="4872"/>
        <w:gridCol w:w="5478"/>
      </w:tblGrid>
      <w:tr w:rsidR="00A479B1" w:rsidRPr="004C77E8" w14:paraId="7D0696AD" w14:textId="77777777" w:rsidTr="00A479B1">
        <w:tc>
          <w:tcPr>
            <w:tcW w:w="967" w:type="dxa"/>
            <w:shd w:val="clear" w:color="auto" w:fill="BFBFBF"/>
          </w:tcPr>
          <w:p w14:paraId="0CA1823D" w14:textId="7777777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No.</w:t>
            </w:r>
          </w:p>
        </w:tc>
        <w:tc>
          <w:tcPr>
            <w:tcW w:w="2628" w:type="dxa"/>
            <w:shd w:val="clear" w:color="auto" w:fill="BFBFBF"/>
          </w:tcPr>
          <w:p w14:paraId="53B9638D" w14:textId="2AAEC91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RFQ Section</w:t>
            </w:r>
            <w:r>
              <w:rPr>
                <w:b/>
                <w:bCs/>
                <w:lang w:val="en-US"/>
              </w:rPr>
              <w:t xml:space="preserve"> &amp; Page #</w:t>
            </w:r>
          </w:p>
        </w:tc>
        <w:tc>
          <w:tcPr>
            <w:tcW w:w="4872" w:type="dxa"/>
            <w:shd w:val="clear" w:color="auto" w:fill="BFBFBF"/>
          </w:tcPr>
          <w:p w14:paraId="25BF7701" w14:textId="74A2B677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Issue</w:t>
            </w:r>
          </w:p>
        </w:tc>
        <w:tc>
          <w:tcPr>
            <w:tcW w:w="5478" w:type="dxa"/>
            <w:shd w:val="clear" w:color="auto" w:fill="BFBFBF"/>
          </w:tcPr>
          <w:p w14:paraId="0A2D0ADE" w14:textId="38A825D0" w:rsidR="00A479B1" w:rsidRPr="004C77E8" w:rsidRDefault="00A479B1" w:rsidP="00A479B1">
            <w:pPr>
              <w:pStyle w:val="StandardAshurst"/>
              <w:rPr>
                <w:b/>
                <w:bCs/>
                <w:lang w:val="en-US"/>
              </w:rPr>
            </w:pPr>
            <w:r w:rsidRPr="004C77E8">
              <w:rPr>
                <w:b/>
                <w:bCs/>
                <w:lang w:val="en-US"/>
              </w:rPr>
              <w:t>RFQ Question / Reason for RFQ Question</w:t>
            </w:r>
          </w:p>
        </w:tc>
      </w:tr>
      <w:tr w:rsidR="00A479B1" w:rsidRPr="009311C6" w14:paraId="56C15B1E" w14:textId="77777777" w:rsidTr="00A479B1">
        <w:tc>
          <w:tcPr>
            <w:tcW w:w="967" w:type="dxa"/>
          </w:tcPr>
          <w:p w14:paraId="00CF5540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6060D4E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1F9EDDDF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7DD45B59" w14:textId="3D451E0E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318F3CD8" w14:textId="77777777" w:rsidTr="00A479B1">
        <w:tc>
          <w:tcPr>
            <w:tcW w:w="967" w:type="dxa"/>
          </w:tcPr>
          <w:p w14:paraId="52D17C6B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70C2B317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57AE24BD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785D6241" w14:textId="2CB2853C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7B6E7E8A" w14:textId="77777777" w:rsidTr="00A479B1">
        <w:tc>
          <w:tcPr>
            <w:tcW w:w="967" w:type="dxa"/>
          </w:tcPr>
          <w:p w14:paraId="5F1DED3A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42CDDB94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5BE2498A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6E6D8AB0" w14:textId="4EC44D9C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597B3C23" w14:textId="77777777" w:rsidTr="00A479B1">
        <w:tc>
          <w:tcPr>
            <w:tcW w:w="967" w:type="dxa"/>
          </w:tcPr>
          <w:p w14:paraId="58F97708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58A82655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1D11519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45D3629F" w14:textId="132C143E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  <w:tr w:rsidR="00A479B1" w:rsidRPr="009311C6" w14:paraId="3CA059E4" w14:textId="77777777" w:rsidTr="00A479B1">
        <w:tc>
          <w:tcPr>
            <w:tcW w:w="967" w:type="dxa"/>
          </w:tcPr>
          <w:p w14:paraId="67BEE467" w14:textId="77777777" w:rsidR="00A479B1" w:rsidRPr="009311C6" w:rsidRDefault="00A479B1" w:rsidP="00A479B1">
            <w:pPr>
              <w:pStyle w:val="TableNum1Ashurst"/>
              <w:spacing w:before="0" w:after="0"/>
              <w:rPr>
                <w:lang w:val="en-US"/>
              </w:rPr>
            </w:pPr>
          </w:p>
        </w:tc>
        <w:tc>
          <w:tcPr>
            <w:tcW w:w="2628" w:type="dxa"/>
          </w:tcPr>
          <w:p w14:paraId="28D80296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4872" w:type="dxa"/>
          </w:tcPr>
          <w:p w14:paraId="3D516822" w14:textId="77777777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  <w:tc>
          <w:tcPr>
            <w:tcW w:w="5478" w:type="dxa"/>
          </w:tcPr>
          <w:p w14:paraId="01E801F9" w14:textId="3C73B0C6" w:rsidR="00A479B1" w:rsidRPr="009311C6" w:rsidRDefault="00A479B1" w:rsidP="00A479B1">
            <w:pPr>
              <w:pStyle w:val="StandardAshurst"/>
              <w:rPr>
                <w:lang w:val="en-US"/>
              </w:rPr>
            </w:pPr>
          </w:p>
        </w:tc>
      </w:tr>
    </w:tbl>
    <w:p w14:paraId="0C60D947" w14:textId="77777777" w:rsidR="009A4548" w:rsidRPr="00205903" w:rsidRDefault="009A4548" w:rsidP="00430945">
      <w:pPr>
        <w:pStyle w:val="NormalAshurst"/>
        <w:jc w:val="center"/>
        <w:rPr>
          <w:lang w:val="en-US"/>
        </w:rPr>
      </w:pPr>
    </w:p>
    <w:sectPr w:rsidR="009A4548" w:rsidRPr="00205903" w:rsidSect="009C45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AE556" w14:textId="77777777" w:rsidR="00E67BEB" w:rsidRPr="00312035" w:rsidRDefault="00E67BEB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2016C546" w14:textId="77777777" w:rsidR="00E67BEB" w:rsidRPr="00312035" w:rsidRDefault="00E67BEB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63BF6867" w14:textId="77777777" w:rsidR="00E67BEB" w:rsidRPr="00312035" w:rsidRDefault="00E67BEB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7433BAFB" w:rsidR="00822BDC" w:rsidRPr="00C8031A" w:rsidRDefault="00315243" w:rsidP="00DD3B53">
          <w:pPr>
            <w:pStyle w:val="Footer"/>
            <w:spacing w:line="200" w:lineRule="atLeast"/>
          </w:pPr>
          <w:fldSimple w:instr=" DOCPROPERTY  ashurstDocRef  \* MERGEFORMAT ">
            <w:r w:rsidR="009C45E6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6126"/>
      <w:gridCol w:w="2228"/>
      <w:gridCol w:w="5606"/>
    </w:tblGrid>
    <w:tr w:rsidR="00F1183E" w:rsidRPr="00822BDC" w14:paraId="3097F75D" w14:textId="77777777" w:rsidTr="009C45E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98" w:type="pct"/>
        </w:tcPr>
        <w:p w14:paraId="39EC9F02" w14:textId="2C0CEC32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430945">
            <w:rPr>
              <w:sz w:val="18"/>
              <w:szCs w:val="18"/>
            </w:rPr>
            <w:t>A-1</w:t>
          </w:r>
        </w:p>
      </w:tc>
      <w:tc>
        <w:tcPr>
          <w:tcW w:w="2009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9C45E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98" w:type="pct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009" w:type="pct"/>
        </w:tcPr>
        <w:p w14:paraId="6D5FB046" w14:textId="3ED30C69" w:rsidR="00F1183E" w:rsidRPr="00822BDC" w:rsidRDefault="006D2ADF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August 15, 2025</w:t>
          </w:r>
        </w:p>
      </w:tc>
    </w:tr>
    <w:tr w:rsidR="00F1183E" w:rsidRPr="00822BDC" w14:paraId="0336F2A1" w14:textId="77777777" w:rsidTr="009C45E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798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09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2464F34D" w:rsidR="00822BDC" w:rsidRPr="00C8031A" w:rsidRDefault="00315243" w:rsidP="00DD3B53">
          <w:pPr>
            <w:pStyle w:val="Footer"/>
            <w:spacing w:line="200" w:lineRule="atLeast"/>
          </w:pPr>
          <w:fldSimple w:instr=" DOCPROPERTY  ashurstDocRef  \* MERGEFORMAT ">
            <w:r w:rsidR="009C45E6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8FFC2" w14:textId="77777777" w:rsidR="00E67BEB" w:rsidRPr="001401F4" w:rsidRDefault="00E67BEB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473B8172" w14:textId="77777777" w:rsidR="00E67BEB" w:rsidRPr="001401F4" w:rsidRDefault="00E67BEB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01A4E872" w14:textId="77777777" w:rsidR="00E67BEB" w:rsidRPr="00312035" w:rsidRDefault="00E67BEB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C5C57" w14:textId="77777777" w:rsidR="00DA5F55" w:rsidRDefault="00DA5F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A365" w14:textId="77777777" w:rsidR="00DA5F55" w:rsidRDefault="00DA5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4A4E" w14:textId="77777777" w:rsidR="00DA5F55" w:rsidRDefault="00DA5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0945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4C02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24F1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45E6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3D9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5F55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67BEB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BC432AA35F44AF330E24F16E2C1B" ma:contentTypeVersion="4" ma:contentTypeDescription="Create a new document." ma:contentTypeScope="" ma:versionID="d71139a9d3ea84d559ef0ea7da572085">
  <xsd:schema xmlns:xsd="http://www.w3.org/2001/XMLSchema" xmlns:xs="http://www.w3.org/2001/XMLSchema" xmlns:p="http://schemas.microsoft.com/office/2006/metadata/properties" xmlns:ns2="4cdd0416-48b0-47e8-b8c5-63e37ecd9e7c" targetNamespace="http://schemas.microsoft.com/office/2006/metadata/properties" ma:root="true" ma:fieldsID="ad7775665dd60110dac239bf3aa272be" ns2:_="">
    <xsd:import namespace="4cdd0416-48b0-47e8-b8c5-63e37ecd9e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d0416-48b0-47e8-b8c5-63e37ecd9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3.xml><?xml version="1.0" encoding="utf-8"?>
<ds:datastoreItem xmlns:ds="http://schemas.openxmlformats.org/officeDocument/2006/customXml" ds:itemID="{AECB76F2-6B0A-486D-B9F5-FD37B0260179}"/>
</file>

<file path=customXml/itemProps4.xml><?xml version="1.0" encoding="utf-8"?>
<ds:datastoreItem xmlns:ds="http://schemas.openxmlformats.org/officeDocument/2006/customXml" ds:itemID="{920FED05-EB80-4F48-BF3D-0BDC741F79F5}"/>
</file>

<file path=customXml/itemProps5.xml><?xml version="1.0" encoding="utf-8"?>
<ds:datastoreItem xmlns:ds="http://schemas.openxmlformats.org/officeDocument/2006/customXml" ds:itemID="{060FF19D-B4AD-4B1E-86BF-DB17F334DC01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5</cp:revision>
  <cp:lastPrinted>2025-08-07T21:51:00Z</cp:lastPrinted>
  <dcterms:created xsi:type="dcterms:W3CDTF">2025-08-14T22:14:00Z</dcterms:created>
  <dcterms:modified xsi:type="dcterms:W3CDTF">2025-08-14T22:33:00Z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ContentTypeId">
    <vt:lpwstr>0x010100BF62BC432AA35F44AF330E24F16E2C1B</vt:lpwstr>
  </property>
</Properties>
</file>